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759" w:type="dxa"/>
        <w:tblLayout w:type="fixed"/>
        <w:tblLook w:val="04A0" w:firstRow="1" w:lastRow="0" w:firstColumn="1" w:lastColumn="0" w:noHBand="0" w:noVBand="1"/>
      </w:tblPr>
      <w:tblGrid>
        <w:gridCol w:w="704"/>
        <w:gridCol w:w="2671"/>
        <w:gridCol w:w="22"/>
        <w:gridCol w:w="3170"/>
        <w:gridCol w:w="3192"/>
      </w:tblGrid>
      <w:tr w:rsidR="00045F67" w14:paraId="4EAC55DB" w14:textId="30A6CA17" w:rsidTr="00B17EE4">
        <w:trPr>
          <w:trHeight w:val="340"/>
        </w:trPr>
        <w:tc>
          <w:tcPr>
            <w:tcW w:w="3397" w:type="dxa"/>
            <w:gridSpan w:val="3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DBE5F1" w:themeColor="accent1" w:themeTint="33"/>
            </w:tcBorders>
            <w:shd w:val="clear" w:color="auto" w:fill="DBE5F1" w:themeFill="accent1" w:themeFillTint="33"/>
          </w:tcPr>
          <w:p w14:paraId="48FA8AD1" w14:textId="4FF2AA17" w:rsidR="00045F67" w:rsidRPr="00526235" w:rsidRDefault="00045F67" w:rsidP="005D1C7D">
            <w:pPr>
              <w:rPr>
                <w:b/>
                <w:bCs/>
                <w:sz w:val="24"/>
                <w:szCs w:val="24"/>
              </w:rPr>
            </w:pPr>
            <w:r w:rsidRPr="00526235">
              <w:rPr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6362" w:type="dxa"/>
            <w:gridSpan w:val="2"/>
            <w:tcBorders>
              <w:top w:val="single" w:sz="2" w:space="0" w:color="1F497D" w:themeColor="text2"/>
              <w:left w:val="single" w:sz="2" w:space="0" w:color="DBE5F1" w:themeColor="accent1" w:themeTint="33"/>
              <w:bottom w:val="single" w:sz="2" w:space="0" w:color="1F497D" w:themeColor="text2"/>
              <w:right w:val="single" w:sz="2" w:space="0" w:color="1F497D" w:themeColor="text2"/>
            </w:tcBorders>
          </w:tcPr>
          <w:p w14:paraId="09A39120" w14:textId="77777777" w:rsidR="00045F67" w:rsidRPr="00045F67" w:rsidRDefault="00045F67" w:rsidP="00045F67">
            <w:pPr>
              <w:rPr>
                <w:b/>
                <w:bCs/>
              </w:rPr>
            </w:pPr>
          </w:p>
        </w:tc>
      </w:tr>
      <w:tr w:rsidR="00045F67" w14:paraId="1A9E8507" w14:textId="5ACF8998" w:rsidTr="00B17EE4">
        <w:trPr>
          <w:trHeight w:val="340"/>
        </w:trPr>
        <w:tc>
          <w:tcPr>
            <w:tcW w:w="3397" w:type="dxa"/>
            <w:gridSpan w:val="3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DBE5F1" w:themeColor="accent1" w:themeTint="33"/>
            </w:tcBorders>
            <w:shd w:val="clear" w:color="auto" w:fill="DBE5F1" w:themeFill="accent1" w:themeFillTint="33"/>
          </w:tcPr>
          <w:p w14:paraId="4FE8374E" w14:textId="6C9E2EC7" w:rsidR="00045F67" w:rsidRPr="00526235" w:rsidRDefault="00045F67" w:rsidP="005D1C7D">
            <w:pPr>
              <w:rPr>
                <w:b/>
                <w:bCs/>
                <w:sz w:val="24"/>
                <w:szCs w:val="24"/>
              </w:rPr>
            </w:pPr>
            <w:r w:rsidRPr="00526235">
              <w:rPr>
                <w:b/>
                <w:bCs/>
                <w:sz w:val="24"/>
                <w:szCs w:val="24"/>
              </w:rPr>
              <w:t>Subtitle</w:t>
            </w:r>
            <w:r w:rsidR="00022299" w:rsidRPr="00526235">
              <w:rPr>
                <w:b/>
                <w:bCs/>
                <w:sz w:val="24"/>
                <w:szCs w:val="24"/>
              </w:rPr>
              <w:t>/Byline</w:t>
            </w:r>
          </w:p>
        </w:tc>
        <w:tc>
          <w:tcPr>
            <w:tcW w:w="6362" w:type="dxa"/>
            <w:gridSpan w:val="2"/>
            <w:tcBorders>
              <w:top w:val="single" w:sz="2" w:space="0" w:color="1F497D" w:themeColor="text2"/>
              <w:left w:val="single" w:sz="2" w:space="0" w:color="DBE5F1" w:themeColor="accent1" w:themeTint="33"/>
              <w:bottom w:val="single" w:sz="2" w:space="0" w:color="1F497D" w:themeColor="text2"/>
              <w:right w:val="single" w:sz="2" w:space="0" w:color="1F497D" w:themeColor="text2"/>
            </w:tcBorders>
          </w:tcPr>
          <w:p w14:paraId="66DE6F32" w14:textId="77777777" w:rsidR="00045F67" w:rsidRPr="00045F67" w:rsidRDefault="00045F67" w:rsidP="00045F67">
            <w:pPr>
              <w:rPr>
                <w:b/>
                <w:bCs/>
              </w:rPr>
            </w:pPr>
          </w:p>
        </w:tc>
      </w:tr>
      <w:tr w:rsidR="00B2087F" w14:paraId="2F77FBF5" w14:textId="77777777" w:rsidTr="00B17EE4">
        <w:trPr>
          <w:trHeight w:val="434"/>
        </w:trPr>
        <w:tc>
          <w:tcPr>
            <w:tcW w:w="9759" w:type="dxa"/>
            <w:gridSpan w:val="5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shd w:val="clear" w:color="auto" w:fill="1F497D" w:themeFill="text2"/>
            <w:vAlign w:val="center"/>
          </w:tcPr>
          <w:p w14:paraId="44669BE8" w14:textId="387FB709" w:rsidR="00B2087F" w:rsidRPr="00AB775E" w:rsidRDefault="00B2087F" w:rsidP="00045F67">
            <w:pPr>
              <w:rPr>
                <w:color w:val="FFFFFF" w:themeColor="background1"/>
              </w:rPr>
            </w:pPr>
            <w:r w:rsidRPr="00F85611">
              <w:rPr>
                <w:b/>
                <w:color w:val="FFFFFF" w:themeColor="background1"/>
              </w:rPr>
              <w:t xml:space="preserve">Act </w:t>
            </w:r>
            <w:r>
              <w:rPr>
                <w:b/>
                <w:color w:val="FFFFFF" w:themeColor="background1"/>
              </w:rPr>
              <w:t>I</w:t>
            </w:r>
            <w:r>
              <w:rPr>
                <w:color w:val="FFFFFF" w:themeColor="background1"/>
              </w:rPr>
              <w:t xml:space="preserve"> </w:t>
            </w:r>
            <w:r w:rsidR="00272E6E">
              <w:rPr>
                <w:color w:val="FFFFFF" w:themeColor="background1"/>
              </w:rPr>
              <w:t xml:space="preserve">– </w:t>
            </w:r>
            <w:r w:rsidR="00272E6E" w:rsidRPr="00272E6E">
              <w:rPr>
                <w:b/>
                <w:color w:val="FFFFFF" w:themeColor="background1"/>
              </w:rPr>
              <w:t xml:space="preserve">The </w:t>
            </w:r>
            <w:r w:rsidR="00272E6E">
              <w:rPr>
                <w:b/>
                <w:color w:val="FFFFFF" w:themeColor="background1"/>
              </w:rPr>
              <w:t xml:space="preserve">Compelling </w:t>
            </w:r>
            <w:r w:rsidR="00272E6E" w:rsidRPr="00272E6E">
              <w:rPr>
                <w:b/>
                <w:color w:val="FFFFFF" w:themeColor="background1"/>
              </w:rPr>
              <w:t>Setup</w:t>
            </w:r>
          </w:p>
        </w:tc>
      </w:tr>
      <w:tr w:rsidR="005E4030" w14:paraId="688B627D" w14:textId="77777777" w:rsidTr="00B17EE4">
        <w:trPr>
          <w:trHeight w:val="340"/>
        </w:trPr>
        <w:tc>
          <w:tcPr>
            <w:tcW w:w="704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DBE5F1" w:themeColor="accent1" w:themeTint="33"/>
            </w:tcBorders>
            <w:shd w:val="clear" w:color="auto" w:fill="auto"/>
          </w:tcPr>
          <w:p w14:paraId="5B1E4B35" w14:textId="64D24134" w:rsidR="005E4030" w:rsidRPr="005E4030" w:rsidRDefault="005E4030" w:rsidP="005E4030">
            <w:pPr>
              <w:rPr>
                <w:bCs/>
                <w:sz w:val="20"/>
                <w:szCs w:val="20"/>
              </w:rPr>
            </w:pPr>
            <w:r w:rsidRPr="00173248">
              <w:rPr>
                <w:noProof/>
              </w:rPr>
              <w:drawing>
                <wp:inline distT="0" distB="0" distL="0" distR="0" wp14:anchorId="711C598E" wp14:editId="6876EA9A">
                  <wp:extent cx="279350" cy="288000"/>
                  <wp:effectExtent l="0" t="0" r="6985" b="0"/>
                  <wp:docPr id="235" name="Picture 235" descr="C:\Users\yolan\AppData\Local\Temp\SNAGHTML199f60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yolan\AppData\Local\Temp\SNAGHTML199f60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35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gridSpan w:val="2"/>
            <w:tcBorders>
              <w:top w:val="single" w:sz="2" w:space="0" w:color="1F497D" w:themeColor="text2"/>
              <w:left w:val="single" w:sz="2" w:space="0" w:color="DBE5F1" w:themeColor="accent1" w:themeTint="33"/>
              <w:bottom w:val="single" w:sz="2" w:space="0" w:color="1F497D" w:themeColor="text2"/>
              <w:right w:val="single" w:sz="2" w:space="0" w:color="DBE5F1" w:themeColor="accent1" w:themeTint="33"/>
            </w:tcBorders>
            <w:shd w:val="clear" w:color="auto" w:fill="DBE5F1" w:themeFill="accent1" w:themeFillTint="33"/>
            <w:vAlign w:val="center"/>
          </w:tcPr>
          <w:p w14:paraId="3F06F2F6" w14:textId="11798575" w:rsidR="005E4030" w:rsidRPr="00526235" w:rsidRDefault="005E4030" w:rsidP="005E4030">
            <w:pPr>
              <w:rPr>
                <w:b/>
              </w:rPr>
            </w:pPr>
            <w:r w:rsidRPr="00526235">
              <w:rPr>
                <w:b/>
              </w:rPr>
              <w:t>Purpose/Focus</w:t>
            </w:r>
          </w:p>
        </w:tc>
        <w:tc>
          <w:tcPr>
            <w:tcW w:w="6362" w:type="dxa"/>
            <w:gridSpan w:val="2"/>
            <w:tcBorders>
              <w:top w:val="single" w:sz="2" w:space="0" w:color="1F497D" w:themeColor="text2"/>
              <w:left w:val="single" w:sz="2" w:space="0" w:color="DBE5F1" w:themeColor="accent1" w:themeTint="33"/>
              <w:bottom w:val="single" w:sz="2" w:space="0" w:color="1F497D" w:themeColor="text2"/>
              <w:right w:val="single" w:sz="2" w:space="0" w:color="1F497D" w:themeColor="text2"/>
            </w:tcBorders>
          </w:tcPr>
          <w:p w14:paraId="3438225F" w14:textId="771A1790" w:rsidR="005E4030" w:rsidRDefault="005E4030" w:rsidP="005E4030"/>
        </w:tc>
      </w:tr>
      <w:tr w:rsidR="005E4030" w14:paraId="66581D5A" w14:textId="77777777" w:rsidTr="00B17EE4">
        <w:trPr>
          <w:trHeight w:val="340"/>
        </w:trPr>
        <w:tc>
          <w:tcPr>
            <w:tcW w:w="704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DBE5F1" w:themeColor="accent1" w:themeTint="33"/>
            </w:tcBorders>
            <w:shd w:val="clear" w:color="auto" w:fill="auto"/>
          </w:tcPr>
          <w:p w14:paraId="2909B654" w14:textId="5567FDC0" w:rsidR="005E4030" w:rsidRPr="005E4030" w:rsidRDefault="005E4030" w:rsidP="005E4030">
            <w:pPr>
              <w:rPr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17E84D9" wp14:editId="46911A4D">
                  <wp:extent cx="278765" cy="287655"/>
                  <wp:effectExtent l="0" t="0" r="6985" b="0"/>
                  <wp:docPr id="74" name="Picture 74" descr="C:\Users\yolan\AppData\Local\Temp\SNAGHTML26503ad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yolan\AppData\Local\Temp\SNAGHTML26503ad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65" cy="287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gridSpan w:val="2"/>
            <w:tcBorders>
              <w:top w:val="single" w:sz="2" w:space="0" w:color="1F497D" w:themeColor="text2"/>
              <w:left w:val="single" w:sz="2" w:space="0" w:color="DBE5F1" w:themeColor="accent1" w:themeTint="33"/>
              <w:bottom w:val="single" w:sz="2" w:space="0" w:color="1F497D" w:themeColor="text2"/>
              <w:right w:val="single" w:sz="2" w:space="0" w:color="DBE5F1" w:themeColor="accent1" w:themeTint="33"/>
            </w:tcBorders>
            <w:shd w:val="clear" w:color="auto" w:fill="DBE5F1" w:themeFill="accent1" w:themeFillTint="33"/>
            <w:vAlign w:val="center"/>
          </w:tcPr>
          <w:p w14:paraId="7BD07625" w14:textId="78E281F2" w:rsidR="005E4030" w:rsidRPr="00526235" w:rsidRDefault="005E4030" w:rsidP="005E4030">
            <w:pPr>
              <w:rPr>
                <w:b/>
              </w:rPr>
            </w:pPr>
            <w:r w:rsidRPr="00526235">
              <w:rPr>
                <w:b/>
              </w:rPr>
              <w:t>The Hook</w:t>
            </w:r>
          </w:p>
        </w:tc>
        <w:tc>
          <w:tcPr>
            <w:tcW w:w="6362" w:type="dxa"/>
            <w:gridSpan w:val="2"/>
            <w:tcBorders>
              <w:top w:val="single" w:sz="2" w:space="0" w:color="1F497D" w:themeColor="text2"/>
              <w:left w:val="single" w:sz="2" w:space="0" w:color="DBE5F1" w:themeColor="accent1" w:themeTint="33"/>
              <w:bottom w:val="single" w:sz="2" w:space="0" w:color="1F497D" w:themeColor="text2"/>
              <w:right w:val="single" w:sz="2" w:space="0" w:color="1F497D" w:themeColor="text2"/>
            </w:tcBorders>
          </w:tcPr>
          <w:p w14:paraId="74A48390" w14:textId="27657F46" w:rsidR="005E4030" w:rsidRDefault="005E4030" w:rsidP="005E4030"/>
        </w:tc>
      </w:tr>
      <w:tr w:rsidR="005E4030" w14:paraId="34937F56" w14:textId="77777777" w:rsidTr="00B17EE4">
        <w:trPr>
          <w:trHeight w:val="340"/>
        </w:trPr>
        <w:tc>
          <w:tcPr>
            <w:tcW w:w="704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DBE5F1" w:themeColor="accent1" w:themeTint="33"/>
            </w:tcBorders>
            <w:shd w:val="clear" w:color="auto" w:fill="auto"/>
          </w:tcPr>
          <w:p w14:paraId="6E3523B1" w14:textId="56B1BDEB" w:rsidR="005E4030" w:rsidRPr="005E4030" w:rsidRDefault="005E4030" w:rsidP="005E4030">
            <w:pPr>
              <w:rPr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BCFC230" wp14:editId="3D8C40CA">
                  <wp:extent cx="279651" cy="288000"/>
                  <wp:effectExtent l="0" t="0" r="6350" b="0"/>
                  <wp:docPr id="80" name="Picture 80" descr="C:\Users\yolan\AppData\Local\Temp\SNAGHTML266b63a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yolan\AppData\Local\Temp\SNAGHTML266b63a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651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gridSpan w:val="2"/>
            <w:tcBorders>
              <w:top w:val="single" w:sz="2" w:space="0" w:color="1F497D" w:themeColor="text2"/>
              <w:left w:val="single" w:sz="2" w:space="0" w:color="DBE5F1" w:themeColor="accent1" w:themeTint="33"/>
              <w:bottom w:val="single" w:sz="2" w:space="0" w:color="1F497D" w:themeColor="text2"/>
              <w:right w:val="single" w:sz="2" w:space="0" w:color="DBE5F1" w:themeColor="accent1" w:themeTint="33"/>
            </w:tcBorders>
            <w:shd w:val="clear" w:color="auto" w:fill="DBE5F1" w:themeFill="accent1" w:themeFillTint="33"/>
            <w:vAlign w:val="center"/>
          </w:tcPr>
          <w:p w14:paraId="3D8E77CE" w14:textId="24A00B2A" w:rsidR="005E4030" w:rsidRPr="00526235" w:rsidRDefault="005E4030" w:rsidP="005E4030">
            <w:pPr>
              <w:rPr>
                <w:b/>
              </w:rPr>
            </w:pPr>
            <w:r w:rsidRPr="00526235">
              <w:rPr>
                <w:b/>
              </w:rPr>
              <w:t>Challenge</w:t>
            </w:r>
          </w:p>
        </w:tc>
        <w:tc>
          <w:tcPr>
            <w:tcW w:w="6362" w:type="dxa"/>
            <w:gridSpan w:val="2"/>
            <w:tcBorders>
              <w:top w:val="single" w:sz="2" w:space="0" w:color="1F497D" w:themeColor="text2"/>
              <w:left w:val="single" w:sz="2" w:space="0" w:color="DBE5F1" w:themeColor="accent1" w:themeTint="33"/>
              <w:bottom w:val="single" w:sz="2" w:space="0" w:color="1F497D" w:themeColor="text2"/>
              <w:right w:val="single" w:sz="2" w:space="0" w:color="1F497D" w:themeColor="text2"/>
            </w:tcBorders>
          </w:tcPr>
          <w:p w14:paraId="07A73471" w14:textId="2C61C34F" w:rsidR="005E4030" w:rsidRDefault="005E4030" w:rsidP="005E4030"/>
        </w:tc>
      </w:tr>
      <w:tr w:rsidR="005E4030" w14:paraId="72E96BFD" w14:textId="77777777" w:rsidTr="00B17EE4">
        <w:trPr>
          <w:trHeight w:val="340"/>
        </w:trPr>
        <w:tc>
          <w:tcPr>
            <w:tcW w:w="704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DBE5F1" w:themeColor="accent1" w:themeTint="33"/>
            </w:tcBorders>
            <w:shd w:val="clear" w:color="auto" w:fill="auto"/>
          </w:tcPr>
          <w:p w14:paraId="45D26210" w14:textId="5CBB7CA4" w:rsidR="005E4030" w:rsidRPr="005E4030" w:rsidRDefault="005E4030" w:rsidP="005E4030">
            <w:pPr>
              <w:rPr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FA97A9E" wp14:editId="31DC5651">
                  <wp:extent cx="279107" cy="288000"/>
                  <wp:effectExtent l="0" t="0" r="6985" b="0"/>
                  <wp:docPr id="83" name="Picture 83" descr="C:\Users\yolan\AppData\Local\Temp\SNAGHTML2675ed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yolan\AppData\Local\Temp\SNAGHTML2675ed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107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gridSpan w:val="2"/>
            <w:tcBorders>
              <w:top w:val="single" w:sz="2" w:space="0" w:color="1F497D" w:themeColor="text2"/>
              <w:left w:val="single" w:sz="2" w:space="0" w:color="DBE5F1" w:themeColor="accent1" w:themeTint="33"/>
              <w:bottom w:val="single" w:sz="2" w:space="0" w:color="1F497D" w:themeColor="text2"/>
              <w:right w:val="single" w:sz="2" w:space="0" w:color="DBE5F1" w:themeColor="accent1" w:themeTint="33"/>
            </w:tcBorders>
            <w:shd w:val="clear" w:color="auto" w:fill="DBE5F1" w:themeFill="accent1" w:themeFillTint="33"/>
            <w:vAlign w:val="center"/>
          </w:tcPr>
          <w:p w14:paraId="688AC449" w14:textId="2AD9139D" w:rsidR="005E4030" w:rsidRPr="00526235" w:rsidRDefault="005E4030" w:rsidP="005E4030">
            <w:pPr>
              <w:rPr>
                <w:b/>
              </w:rPr>
            </w:pPr>
            <w:r w:rsidRPr="00526235">
              <w:rPr>
                <w:b/>
              </w:rPr>
              <w:t>Desire Outcome</w:t>
            </w:r>
          </w:p>
        </w:tc>
        <w:tc>
          <w:tcPr>
            <w:tcW w:w="6362" w:type="dxa"/>
            <w:gridSpan w:val="2"/>
            <w:tcBorders>
              <w:top w:val="single" w:sz="2" w:space="0" w:color="1F497D" w:themeColor="text2"/>
              <w:left w:val="single" w:sz="2" w:space="0" w:color="DBE5F1" w:themeColor="accent1" w:themeTint="33"/>
              <w:bottom w:val="single" w:sz="2" w:space="0" w:color="1F497D" w:themeColor="text2"/>
              <w:right w:val="single" w:sz="2" w:space="0" w:color="1F497D" w:themeColor="text2"/>
            </w:tcBorders>
          </w:tcPr>
          <w:p w14:paraId="3308C7E5" w14:textId="4BC1E569" w:rsidR="005E4030" w:rsidRDefault="005E4030" w:rsidP="005E4030"/>
        </w:tc>
      </w:tr>
      <w:tr w:rsidR="005E4030" w14:paraId="04BF3123" w14:textId="77777777" w:rsidTr="00B17EE4">
        <w:trPr>
          <w:trHeight w:val="340"/>
        </w:trPr>
        <w:tc>
          <w:tcPr>
            <w:tcW w:w="704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4" w:space="0" w:color="000000" w:themeColor="text1"/>
              <w:right w:val="single" w:sz="2" w:space="0" w:color="DBE5F1" w:themeColor="accent1" w:themeTint="33"/>
            </w:tcBorders>
            <w:shd w:val="clear" w:color="auto" w:fill="auto"/>
          </w:tcPr>
          <w:p w14:paraId="16465E25" w14:textId="5213428F" w:rsidR="005E4030" w:rsidRDefault="005E4030" w:rsidP="005E4030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7ED3C18" wp14:editId="2E7F9AD2">
                  <wp:extent cx="279107" cy="288000"/>
                  <wp:effectExtent l="0" t="0" r="6985" b="0"/>
                  <wp:docPr id="84" name="Picture 84" descr="C:\Users\yolan\AppData\Local\Temp\SNAGHTML267d024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yolan\AppData\Local\Temp\SNAGHTML267d024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107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gridSpan w:val="2"/>
            <w:tcBorders>
              <w:top w:val="single" w:sz="2" w:space="0" w:color="1F497D" w:themeColor="text2"/>
              <w:left w:val="single" w:sz="2" w:space="0" w:color="DBE5F1" w:themeColor="accent1" w:themeTint="33"/>
              <w:bottom w:val="single" w:sz="4" w:space="0" w:color="000000" w:themeColor="text1"/>
              <w:right w:val="single" w:sz="2" w:space="0" w:color="DBE5F1" w:themeColor="accent1" w:themeTint="33"/>
            </w:tcBorders>
            <w:shd w:val="clear" w:color="auto" w:fill="DBE5F1" w:themeFill="accent1" w:themeFillTint="33"/>
            <w:vAlign w:val="center"/>
          </w:tcPr>
          <w:p w14:paraId="24965EED" w14:textId="52A46571" w:rsidR="005E4030" w:rsidRPr="00526235" w:rsidRDefault="005E4030" w:rsidP="005E4030">
            <w:pPr>
              <w:rPr>
                <w:b/>
              </w:rPr>
            </w:pPr>
            <w:r w:rsidRPr="00526235">
              <w:rPr>
                <w:b/>
              </w:rPr>
              <w:t>Map</w:t>
            </w:r>
          </w:p>
        </w:tc>
        <w:tc>
          <w:tcPr>
            <w:tcW w:w="6362" w:type="dxa"/>
            <w:gridSpan w:val="2"/>
            <w:tcBorders>
              <w:top w:val="single" w:sz="2" w:space="0" w:color="1F497D" w:themeColor="text2"/>
              <w:left w:val="single" w:sz="2" w:space="0" w:color="DBE5F1" w:themeColor="accent1" w:themeTint="33"/>
              <w:bottom w:val="single" w:sz="4" w:space="0" w:color="000000" w:themeColor="text1"/>
              <w:right w:val="single" w:sz="2" w:space="0" w:color="1F497D" w:themeColor="text2"/>
            </w:tcBorders>
          </w:tcPr>
          <w:p w14:paraId="37C46764" w14:textId="77777777" w:rsidR="005E4030" w:rsidRDefault="005E4030" w:rsidP="005E4030"/>
        </w:tc>
      </w:tr>
      <w:tr w:rsidR="005E4030" w14:paraId="557A44FC" w14:textId="77777777" w:rsidTr="00B17EE4">
        <w:trPr>
          <w:trHeight w:val="437"/>
        </w:trPr>
        <w:tc>
          <w:tcPr>
            <w:tcW w:w="9759" w:type="dxa"/>
            <w:gridSpan w:val="5"/>
            <w:tcBorders>
              <w:top w:val="single" w:sz="4" w:space="0" w:color="000000" w:themeColor="text1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shd w:val="clear" w:color="auto" w:fill="1F497D" w:themeFill="text2"/>
            <w:vAlign w:val="center"/>
          </w:tcPr>
          <w:p w14:paraId="600FB406" w14:textId="785AB68F" w:rsidR="005E4030" w:rsidRPr="00AB775E" w:rsidRDefault="005E4030" w:rsidP="005E4030">
            <w:pPr>
              <w:rPr>
                <w:color w:val="FFFFFF" w:themeColor="background1"/>
              </w:rPr>
            </w:pPr>
            <w:r w:rsidRPr="00F85611">
              <w:rPr>
                <w:b/>
                <w:color w:val="FFFFFF" w:themeColor="background1"/>
              </w:rPr>
              <w:t xml:space="preserve">Act </w:t>
            </w:r>
            <w:r>
              <w:rPr>
                <w:b/>
                <w:color w:val="FFFFFF" w:themeColor="background1"/>
              </w:rPr>
              <w:t>II – The Engaging Action</w:t>
            </w:r>
          </w:p>
        </w:tc>
      </w:tr>
      <w:tr w:rsidR="005E4030" w:rsidRPr="00824449" w14:paraId="6D1BE423" w14:textId="77777777" w:rsidTr="00B17EE4">
        <w:trPr>
          <w:trHeight w:val="90"/>
        </w:trPr>
        <w:tc>
          <w:tcPr>
            <w:tcW w:w="3375" w:type="dxa"/>
            <w:gridSpan w:val="2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4" w:space="0" w:color="000000" w:themeColor="text1"/>
            </w:tcBorders>
            <w:shd w:val="clear" w:color="auto" w:fill="3CA8DE"/>
          </w:tcPr>
          <w:p w14:paraId="4EB56C96" w14:textId="53CA5B42" w:rsidR="005E4030" w:rsidRPr="00824449" w:rsidRDefault="005E4030" w:rsidP="005E4030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824449">
              <w:rPr>
                <w:b/>
                <w:color w:val="FFFFFF" w:themeColor="background1"/>
                <w:sz w:val="28"/>
                <w:szCs w:val="28"/>
              </w:rPr>
              <w:t xml:space="preserve">Anchors </w:t>
            </w:r>
          </w:p>
        </w:tc>
        <w:tc>
          <w:tcPr>
            <w:tcW w:w="3192" w:type="dxa"/>
            <w:gridSpan w:val="2"/>
            <w:tcBorders>
              <w:top w:val="single" w:sz="2" w:space="0" w:color="1F497D" w:themeColor="text2"/>
              <w:left w:val="single" w:sz="4" w:space="0" w:color="000000" w:themeColor="text1"/>
              <w:bottom w:val="single" w:sz="2" w:space="0" w:color="1F497D" w:themeColor="text2"/>
            </w:tcBorders>
            <w:shd w:val="clear" w:color="auto" w:fill="0070C0"/>
          </w:tcPr>
          <w:p w14:paraId="211385B2" w14:textId="151BCC4B" w:rsidR="005E4030" w:rsidRPr="00824449" w:rsidRDefault="005E4030" w:rsidP="005E4030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824449">
              <w:rPr>
                <w:b/>
                <w:color w:val="FFFFFF" w:themeColor="background1"/>
                <w:sz w:val="28"/>
                <w:szCs w:val="28"/>
              </w:rPr>
              <w:t xml:space="preserve">Explanation </w:t>
            </w:r>
          </w:p>
        </w:tc>
        <w:tc>
          <w:tcPr>
            <w:tcW w:w="3192" w:type="dxa"/>
            <w:tcBorders>
              <w:top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shd w:val="clear" w:color="auto" w:fill="000000" w:themeFill="text1"/>
          </w:tcPr>
          <w:p w14:paraId="04FCB0EB" w14:textId="70BC0D2B" w:rsidR="005E4030" w:rsidRPr="00824449" w:rsidRDefault="005E4030" w:rsidP="005E4030">
            <w:pPr>
              <w:jc w:val="center"/>
              <w:rPr>
                <w:b/>
                <w:sz w:val="28"/>
                <w:szCs w:val="28"/>
              </w:rPr>
            </w:pPr>
            <w:r w:rsidRPr="00824449">
              <w:rPr>
                <w:b/>
                <w:sz w:val="28"/>
                <w:szCs w:val="28"/>
              </w:rPr>
              <w:t>Back</w:t>
            </w:r>
            <w:r w:rsidR="00022299" w:rsidRPr="00824449">
              <w:rPr>
                <w:b/>
                <w:sz w:val="28"/>
                <w:szCs w:val="28"/>
              </w:rPr>
              <w:t>-story</w:t>
            </w:r>
            <w:r w:rsidRPr="00824449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5E4030" w14:paraId="1B346E66" w14:textId="77777777" w:rsidTr="00B17EE4">
        <w:trPr>
          <w:trHeight w:val="90"/>
        </w:trPr>
        <w:tc>
          <w:tcPr>
            <w:tcW w:w="3375" w:type="dxa"/>
            <w:gridSpan w:val="2"/>
            <w:vMerge w:val="restart"/>
            <w:tcBorders>
              <w:top w:val="single" w:sz="2" w:space="0" w:color="1F497D" w:themeColor="text2"/>
              <w:left w:val="single" w:sz="2" w:space="0" w:color="1F497D" w:themeColor="text2"/>
              <w:bottom w:val="single" w:sz="12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20BF877" w14:textId="2EE2DAD1" w:rsidR="005E4030" w:rsidRPr="006072D0" w:rsidRDefault="005E4030" w:rsidP="005E4030">
            <w:pPr>
              <w:rPr>
                <w:color w:val="FFFFFF" w:themeColor="background1"/>
                <w:szCs w:val="20"/>
              </w:rPr>
            </w:pPr>
            <w:bookmarkStart w:id="0" w:name="_Hlk497466295"/>
            <w:bookmarkStart w:id="1" w:name="_Hlk497467617"/>
          </w:p>
        </w:tc>
        <w:tc>
          <w:tcPr>
            <w:tcW w:w="3192" w:type="dxa"/>
            <w:gridSpan w:val="2"/>
            <w:vMerge w:val="restart"/>
            <w:tcBorders>
              <w:top w:val="single" w:sz="2" w:space="0" w:color="1F497D" w:themeColor="text2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0047E0D9" w14:textId="27FD3CB5" w:rsidR="005E4030" w:rsidRDefault="005E4030" w:rsidP="005E4030"/>
        </w:tc>
        <w:tc>
          <w:tcPr>
            <w:tcW w:w="3192" w:type="dxa"/>
            <w:tcBorders>
              <w:top w:val="single" w:sz="2" w:space="0" w:color="1F497D" w:themeColor="text2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6089A2B9" w14:textId="7200E926" w:rsidR="005E4030" w:rsidRDefault="005E4030" w:rsidP="005E4030"/>
        </w:tc>
      </w:tr>
      <w:tr w:rsidR="005E4030" w14:paraId="260C7512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12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57C0317" w14:textId="77777777" w:rsidR="005E4030" w:rsidRPr="006072D0" w:rsidRDefault="005E4030" w:rsidP="005E4030">
            <w:pPr>
              <w:rPr>
                <w:color w:val="FFFFFF" w:themeColor="background1"/>
                <w:szCs w:val="20"/>
              </w:rPr>
            </w:pPr>
          </w:p>
        </w:tc>
        <w:tc>
          <w:tcPr>
            <w:tcW w:w="3192" w:type="dxa"/>
            <w:gridSpan w:val="2"/>
            <w:vMerge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418F607F" w14:textId="77777777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3475CB7E" w14:textId="4FF13DB2" w:rsidR="005E4030" w:rsidRDefault="005E4030" w:rsidP="005E4030"/>
        </w:tc>
      </w:tr>
      <w:tr w:rsidR="005E4030" w14:paraId="257B5292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12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6F3F447" w14:textId="77777777" w:rsidR="005E4030" w:rsidRPr="006072D0" w:rsidRDefault="005E4030" w:rsidP="005E4030">
            <w:pPr>
              <w:rPr>
                <w:color w:val="FFFFFF" w:themeColor="background1"/>
                <w:szCs w:val="20"/>
              </w:rPr>
            </w:pPr>
          </w:p>
        </w:tc>
        <w:tc>
          <w:tcPr>
            <w:tcW w:w="3192" w:type="dxa"/>
            <w:gridSpan w:val="2"/>
            <w:vMerge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17EF1F3D" w14:textId="77777777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4B8E19A9" w14:textId="74D8B139" w:rsidR="005E4030" w:rsidRDefault="005E4030" w:rsidP="005E4030"/>
        </w:tc>
      </w:tr>
      <w:bookmarkEnd w:id="1"/>
      <w:tr w:rsidR="005E4030" w14:paraId="7C12EC1F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12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71B6D48" w14:textId="77777777" w:rsidR="005E4030" w:rsidRPr="006072D0" w:rsidRDefault="005E4030" w:rsidP="005E4030">
            <w:pPr>
              <w:rPr>
                <w:color w:val="FFFFFF" w:themeColor="background1"/>
                <w:szCs w:val="20"/>
              </w:rPr>
            </w:pPr>
          </w:p>
        </w:tc>
        <w:tc>
          <w:tcPr>
            <w:tcW w:w="3192" w:type="dxa"/>
            <w:gridSpan w:val="2"/>
            <w:vMerge w:val="restart"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423C0626" w14:textId="3A037E7B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13C4B2FA" w14:textId="03324165" w:rsidR="005E4030" w:rsidRDefault="005E4030" w:rsidP="005E4030"/>
        </w:tc>
      </w:tr>
      <w:tr w:rsidR="005E4030" w14:paraId="0A6C9BF6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12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CF95027" w14:textId="77777777" w:rsidR="005E4030" w:rsidRPr="006072D0" w:rsidRDefault="005E4030" w:rsidP="005E4030">
            <w:pPr>
              <w:rPr>
                <w:color w:val="FFFFFF" w:themeColor="background1"/>
                <w:szCs w:val="20"/>
              </w:rPr>
            </w:pPr>
          </w:p>
        </w:tc>
        <w:tc>
          <w:tcPr>
            <w:tcW w:w="3192" w:type="dxa"/>
            <w:gridSpan w:val="2"/>
            <w:vMerge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0384E1C8" w14:textId="77777777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1BD661A4" w14:textId="331816C5" w:rsidR="005E4030" w:rsidRDefault="005E4030" w:rsidP="005E4030"/>
        </w:tc>
      </w:tr>
      <w:tr w:rsidR="005E4030" w14:paraId="673A1ED6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12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3A7D582" w14:textId="77777777" w:rsidR="005E4030" w:rsidRPr="006072D0" w:rsidRDefault="005E4030" w:rsidP="005E4030">
            <w:pPr>
              <w:rPr>
                <w:color w:val="FFFFFF" w:themeColor="background1"/>
                <w:szCs w:val="20"/>
              </w:rPr>
            </w:pPr>
          </w:p>
        </w:tc>
        <w:tc>
          <w:tcPr>
            <w:tcW w:w="3192" w:type="dxa"/>
            <w:gridSpan w:val="2"/>
            <w:vMerge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58B684FD" w14:textId="77777777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6D18B08E" w14:textId="3E2E4521" w:rsidR="005E4030" w:rsidRDefault="005E4030" w:rsidP="005E4030"/>
        </w:tc>
      </w:tr>
      <w:tr w:rsidR="005E4030" w14:paraId="08EE9B38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12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BBDDD45" w14:textId="77777777" w:rsidR="005E4030" w:rsidRPr="006072D0" w:rsidRDefault="005E4030" w:rsidP="005E4030">
            <w:pPr>
              <w:rPr>
                <w:color w:val="FFFFFF" w:themeColor="background1"/>
                <w:szCs w:val="20"/>
              </w:rPr>
            </w:pPr>
          </w:p>
        </w:tc>
        <w:tc>
          <w:tcPr>
            <w:tcW w:w="3192" w:type="dxa"/>
            <w:gridSpan w:val="2"/>
            <w:vMerge w:val="restart"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7DDE7E9F" w14:textId="0AABA6F5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5BACA2CE" w14:textId="101EDA5C" w:rsidR="005E4030" w:rsidRDefault="005E4030" w:rsidP="005E4030"/>
        </w:tc>
      </w:tr>
      <w:bookmarkEnd w:id="0"/>
      <w:tr w:rsidR="005E4030" w14:paraId="3FDD9100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12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4C579C7" w14:textId="77777777" w:rsidR="005E4030" w:rsidRPr="006072D0" w:rsidRDefault="005E4030" w:rsidP="005E4030">
            <w:pPr>
              <w:rPr>
                <w:color w:val="FFFFFF" w:themeColor="background1"/>
                <w:szCs w:val="20"/>
              </w:rPr>
            </w:pPr>
          </w:p>
        </w:tc>
        <w:tc>
          <w:tcPr>
            <w:tcW w:w="3192" w:type="dxa"/>
            <w:gridSpan w:val="2"/>
            <w:vMerge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66DD973D" w14:textId="77777777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5DFFF818" w14:textId="0B06553B" w:rsidR="005E4030" w:rsidRDefault="005E4030" w:rsidP="005E4030"/>
        </w:tc>
      </w:tr>
      <w:tr w:rsidR="005E4030" w14:paraId="225A502E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12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2109680" w14:textId="77777777" w:rsidR="005E4030" w:rsidRPr="006072D0" w:rsidRDefault="005E4030" w:rsidP="005E4030">
            <w:pPr>
              <w:rPr>
                <w:color w:val="FFFFFF" w:themeColor="background1"/>
                <w:szCs w:val="20"/>
              </w:rPr>
            </w:pPr>
          </w:p>
        </w:tc>
        <w:tc>
          <w:tcPr>
            <w:tcW w:w="3192" w:type="dxa"/>
            <w:gridSpan w:val="2"/>
            <w:vMerge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A7CC0" w14:textId="77777777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12" w:space="0" w:color="auto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2D4099D5" w14:textId="0D007DBF" w:rsidR="005E4030" w:rsidRDefault="005E4030" w:rsidP="005E4030"/>
        </w:tc>
      </w:tr>
      <w:tr w:rsidR="005E4030" w14:paraId="3136A2D8" w14:textId="77777777" w:rsidTr="00B17EE4">
        <w:trPr>
          <w:trHeight w:val="90"/>
        </w:trPr>
        <w:tc>
          <w:tcPr>
            <w:tcW w:w="3375" w:type="dxa"/>
            <w:gridSpan w:val="2"/>
            <w:vMerge w:val="restart"/>
            <w:tcBorders>
              <w:top w:val="single" w:sz="12" w:space="0" w:color="auto"/>
              <w:left w:val="single" w:sz="2" w:space="0" w:color="1F497D" w:themeColor="text2"/>
              <w:bottom w:val="single" w:sz="12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08D1D31" w14:textId="7021BDCA" w:rsidR="005E4030" w:rsidRPr="00580468" w:rsidRDefault="005E4030" w:rsidP="005E4030">
            <w:pPr>
              <w:rPr>
                <w:color w:val="FFFFFF" w:themeColor="background1"/>
                <w:szCs w:val="20"/>
              </w:rPr>
            </w:pPr>
          </w:p>
        </w:tc>
        <w:tc>
          <w:tcPr>
            <w:tcW w:w="3192" w:type="dxa"/>
            <w:gridSpan w:val="2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324D4D7F" w14:textId="66E4BC89" w:rsidR="005E4030" w:rsidRDefault="005E4030" w:rsidP="005E4030"/>
        </w:tc>
        <w:tc>
          <w:tcPr>
            <w:tcW w:w="3192" w:type="dxa"/>
            <w:tcBorders>
              <w:top w:val="single" w:sz="12" w:space="0" w:color="auto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5AA2C399" w14:textId="77777777" w:rsidR="005E4030" w:rsidRDefault="005E4030" w:rsidP="005E4030"/>
        </w:tc>
      </w:tr>
      <w:tr w:rsidR="005E4030" w14:paraId="723ABBA3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12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811FF47" w14:textId="77777777" w:rsidR="005E4030" w:rsidRPr="006072D0" w:rsidRDefault="005E4030" w:rsidP="005E4030">
            <w:pPr>
              <w:rPr>
                <w:color w:val="FFFFFF" w:themeColor="background1"/>
                <w:szCs w:val="20"/>
              </w:rPr>
            </w:pPr>
          </w:p>
        </w:tc>
        <w:tc>
          <w:tcPr>
            <w:tcW w:w="3192" w:type="dxa"/>
            <w:gridSpan w:val="2"/>
            <w:vMerge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057B1339" w14:textId="77777777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5D9D2FAC" w14:textId="77777777" w:rsidR="005E4030" w:rsidRDefault="005E4030" w:rsidP="005E4030"/>
        </w:tc>
      </w:tr>
      <w:tr w:rsidR="005E4030" w14:paraId="2A4AE64F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12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23D5A78" w14:textId="77777777" w:rsidR="005E4030" w:rsidRPr="006072D0" w:rsidRDefault="005E4030" w:rsidP="005E4030">
            <w:pPr>
              <w:rPr>
                <w:color w:val="FFFFFF" w:themeColor="background1"/>
                <w:szCs w:val="20"/>
              </w:rPr>
            </w:pPr>
          </w:p>
        </w:tc>
        <w:tc>
          <w:tcPr>
            <w:tcW w:w="3192" w:type="dxa"/>
            <w:gridSpan w:val="2"/>
            <w:vMerge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16C489FC" w14:textId="77777777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0CEE3A9A" w14:textId="77777777" w:rsidR="005E4030" w:rsidRDefault="005E4030" w:rsidP="005E4030"/>
        </w:tc>
      </w:tr>
      <w:tr w:rsidR="005E4030" w14:paraId="3C7AF756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12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723FAA" w14:textId="77777777" w:rsidR="005E4030" w:rsidRPr="006072D0" w:rsidRDefault="005E4030" w:rsidP="005E4030">
            <w:pPr>
              <w:rPr>
                <w:color w:val="FFFFFF" w:themeColor="background1"/>
                <w:szCs w:val="20"/>
              </w:rPr>
            </w:pPr>
          </w:p>
        </w:tc>
        <w:tc>
          <w:tcPr>
            <w:tcW w:w="3192" w:type="dxa"/>
            <w:gridSpan w:val="2"/>
            <w:vMerge w:val="restart"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380123DE" w14:textId="597AEF68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1EC9BD96" w14:textId="77777777" w:rsidR="005E4030" w:rsidRDefault="005E4030" w:rsidP="005E4030"/>
        </w:tc>
      </w:tr>
      <w:tr w:rsidR="005E4030" w14:paraId="37870693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12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46F81E5" w14:textId="77777777" w:rsidR="005E4030" w:rsidRPr="006072D0" w:rsidRDefault="005E4030" w:rsidP="005E4030">
            <w:pPr>
              <w:rPr>
                <w:color w:val="FFFFFF" w:themeColor="background1"/>
                <w:szCs w:val="20"/>
              </w:rPr>
            </w:pPr>
          </w:p>
        </w:tc>
        <w:tc>
          <w:tcPr>
            <w:tcW w:w="3192" w:type="dxa"/>
            <w:gridSpan w:val="2"/>
            <w:vMerge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54D71E5C" w14:textId="77777777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5BB4860A" w14:textId="77777777" w:rsidR="005E4030" w:rsidRDefault="005E4030" w:rsidP="005E4030"/>
        </w:tc>
      </w:tr>
      <w:tr w:rsidR="005E4030" w14:paraId="7DA8FF0D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12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214002E" w14:textId="77777777" w:rsidR="005E4030" w:rsidRPr="006072D0" w:rsidRDefault="005E4030" w:rsidP="005E4030">
            <w:pPr>
              <w:rPr>
                <w:color w:val="FFFFFF" w:themeColor="background1"/>
                <w:szCs w:val="20"/>
              </w:rPr>
            </w:pPr>
          </w:p>
        </w:tc>
        <w:tc>
          <w:tcPr>
            <w:tcW w:w="3192" w:type="dxa"/>
            <w:gridSpan w:val="2"/>
            <w:vMerge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6457C930" w14:textId="77777777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16CE2688" w14:textId="77777777" w:rsidR="005E4030" w:rsidRDefault="005E4030" w:rsidP="005E4030"/>
        </w:tc>
      </w:tr>
      <w:tr w:rsidR="005E4030" w14:paraId="40879DBB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12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74D9925" w14:textId="77777777" w:rsidR="005E4030" w:rsidRPr="006072D0" w:rsidRDefault="005E4030" w:rsidP="005E4030">
            <w:pPr>
              <w:rPr>
                <w:color w:val="FFFFFF" w:themeColor="background1"/>
                <w:szCs w:val="20"/>
              </w:rPr>
            </w:pPr>
          </w:p>
        </w:tc>
        <w:tc>
          <w:tcPr>
            <w:tcW w:w="3192" w:type="dxa"/>
            <w:gridSpan w:val="2"/>
            <w:vMerge w:val="restart"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56F9115B" w14:textId="5C3F60E4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2C1BC5FF" w14:textId="77777777" w:rsidR="005E4030" w:rsidRDefault="005E4030" w:rsidP="005E4030"/>
        </w:tc>
      </w:tr>
      <w:tr w:rsidR="005E4030" w14:paraId="71DD28FF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12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DBADD76" w14:textId="77777777" w:rsidR="005E4030" w:rsidRPr="006072D0" w:rsidRDefault="005E4030" w:rsidP="005E4030">
            <w:pPr>
              <w:rPr>
                <w:color w:val="FFFFFF" w:themeColor="background1"/>
                <w:szCs w:val="20"/>
              </w:rPr>
            </w:pPr>
          </w:p>
        </w:tc>
        <w:tc>
          <w:tcPr>
            <w:tcW w:w="3192" w:type="dxa"/>
            <w:gridSpan w:val="2"/>
            <w:vMerge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74CEB920" w14:textId="77777777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39A108D8" w14:textId="77777777" w:rsidR="005E4030" w:rsidRDefault="005E4030" w:rsidP="005E4030"/>
        </w:tc>
      </w:tr>
      <w:tr w:rsidR="005E4030" w14:paraId="04A9E2C8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12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C7AB95E" w14:textId="77777777" w:rsidR="005E4030" w:rsidRPr="006072D0" w:rsidRDefault="005E4030" w:rsidP="005E4030">
            <w:pPr>
              <w:rPr>
                <w:color w:val="FFFFFF" w:themeColor="background1"/>
                <w:szCs w:val="20"/>
              </w:rPr>
            </w:pPr>
          </w:p>
        </w:tc>
        <w:tc>
          <w:tcPr>
            <w:tcW w:w="3192" w:type="dxa"/>
            <w:gridSpan w:val="2"/>
            <w:vMerge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B26395F" w14:textId="77777777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12" w:space="0" w:color="auto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2473AC68" w14:textId="77777777" w:rsidR="005E4030" w:rsidRDefault="005E4030" w:rsidP="005E4030"/>
        </w:tc>
      </w:tr>
      <w:tr w:rsidR="005E4030" w14:paraId="6A175EF6" w14:textId="77777777" w:rsidTr="00B17EE4">
        <w:trPr>
          <w:trHeight w:val="90"/>
        </w:trPr>
        <w:tc>
          <w:tcPr>
            <w:tcW w:w="3375" w:type="dxa"/>
            <w:gridSpan w:val="2"/>
            <w:vMerge w:val="restart"/>
            <w:tcBorders>
              <w:top w:val="single" w:sz="12" w:space="0" w:color="auto"/>
              <w:left w:val="single" w:sz="2" w:space="0" w:color="1F497D" w:themeColor="text2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46DD3B3" w14:textId="4E6F5A8B" w:rsidR="005E4030" w:rsidRPr="006072D0" w:rsidRDefault="005E4030" w:rsidP="005E4030">
            <w:pPr>
              <w:rPr>
                <w:color w:val="FFFFFF" w:themeColor="background1"/>
                <w:szCs w:val="20"/>
              </w:rPr>
            </w:pPr>
          </w:p>
        </w:tc>
        <w:tc>
          <w:tcPr>
            <w:tcW w:w="3192" w:type="dxa"/>
            <w:gridSpan w:val="2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045F209F" w14:textId="0674EB31" w:rsidR="005E4030" w:rsidRDefault="005E4030" w:rsidP="005E4030"/>
        </w:tc>
        <w:tc>
          <w:tcPr>
            <w:tcW w:w="3192" w:type="dxa"/>
            <w:tcBorders>
              <w:top w:val="single" w:sz="12" w:space="0" w:color="auto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507315C7" w14:textId="77777777" w:rsidR="005E4030" w:rsidRDefault="005E4030" w:rsidP="005E4030"/>
        </w:tc>
      </w:tr>
      <w:tr w:rsidR="005E4030" w14:paraId="2C2B2F47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DA3043F" w14:textId="77777777" w:rsidR="005E4030" w:rsidRDefault="005E4030" w:rsidP="005E4030"/>
        </w:tc>
        <w:tc>
          <w:tcPr>
            <w:tcW w:w="3192" w:type="dxa"/>
            <w:gridSpan w:val="2"/>
            <w:vMerge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11E6A88D" w14:textId="77777777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58DCDD85" w14:textId="77777777" w:rsidR="005E4030" w:rsidRDefault="005E4030" w:rsidP="005E4030"/>
        </w:tc>
      </w:tr>
      <w:tr w:rsidR="005E4030" w14:paraId="64F69AB0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FC18938" w14:textId="77777777" w:rsidR="005E4030" w:rsidRDefault="005E4030" w:rsidP="005E4030"/>
        </w:tc>
        <w:tc>
          <w:tcPr>
            <w:tcW w:w="3192" w:type="dxa"/>
            <w:gridSpan w:val="2"/>
            <w:vMerge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0EB9D554" w14:textId="77777777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0A39C2E6" w14:textId="77777777" w:rsidR="005E4030" w:rsidRDefault="005E4030" w:rsidP="005E4030"/>
        </w:tc>
      </w:tr>
      <w:tr w:rsidR="005E4030" w14:paraId="1C63294F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399476C" w14:textId="77777777" w:rsidR="005E4030" w:rsidRDefault="005E4030" w:rsidP="005E4030"/>
        </w:tc>
        <w:tc>
          <w:tcPr>
            <w:tcW w:w="3192" w:type="dxa"/>
            <w:gridSpan w:val="2"/>
            <w:vMerge w:val="restart"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0A55F33F" w14:textId="20F152A0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1E6178C7" w14:textId="77777777" w:rsidR="005E4030" w:rsidRDefault="005E4030" w:rsidP="005E4030"/>
        </w:tc>
      </w:tr>
      <w:tr w:rsidR="005E4030" w14:paraId="3E1B6E5B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3348C53" w14:textId="77777777" w:rsidR="005E4030" w:rsidRDefault="005E4030" w:rsidP="005E4030"/>
        </w:tc>
        <w:tc>
          <w:tcPr>
            <w:tcW w:w="3192" w:type="dxa"/>
            <w:gridSpan w:val="2"/>
            <w:vMerge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31F810B7" w14:textId="77777777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14A5F7AD" w14:textId="77777777" w:rsidR="005E4030" w:rsidRDefault="005E4030" w:rsidP="005E4030"/>
        </w:tc>
      </w:tr>
      <w:tr w:rsidR="005E4030" w14:paraId="45DDF256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D656FFA" w14:textId="77777777" w:rsidR="005E4030" w:rsidRDefault="005E4030" w:rsidP="005E4030"/>
        </w:tc>
        <w:tc>
          <w:tcPr>
            <w:tcW w:w="3192" w:type="dxa"/>
            <w:gridSpan w:val="2"/>
            <w:vMerge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77859844" w14:textId="77777777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5B2F6FB9" w14:textId="77777777" w:rsidR="005E4030" w:rsidRDefault="005E4030" w:rsidP="005E4030"/>
        </w:tc>
      </w:tr>
      <w:tr w:rsidR="005E4030" w14:paraId="1898CAE2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EA696D2" w14:textId="77777777" w:rsidR="005E4030" w:rsidRDefault="005E4030" w:rsidP="005E4030"/>
        </w:tc>
        <w:tc>
          <w:tcPr>
            <w:tcW w:w="3192" w:type="dxa"/>
            <w:gridSpan w:val="2"/>
            <w:vMerge w:val="restart"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07F4DE5E" w14:textId="64FB8C94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58037B29" w14:textId="77777777" w:rsidR="005E4030" w:rsidRDefault="005E4030" w:rsidP="005E4030"/>
        </w:tc>
      </w:tr>
      <w:tr w:rsidR="005E4030" w14:paraId="6AC80BB8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8AC04A9" w14:textId="77777777" w:rsidR="005E4030" w:rsidRDefault="005E4030" w:rsidP="005E4030"/>
        </w:tc>
        <w:tc>
          <w:tcPr>
            <w:tcW w:w="3192" w:type="dxa"/>
            <w:gridSpan w:val="2"/>
            <w:vMerge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2" w:space="0" w:color="8DB3E2" w:themeColor="text2" w:themeTint="66"/>
            </w:tcBorders>
            <w:shd w:val="clear" w:color="auto" w:fill="FFFFFF" w:themeFill="background1"/>
            <w:vAlign w:val="center"/>
          </w:tcPr>
          <w:p w14:paraId="3A3BA8F4" w14:textId="77777777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2" w:space="0" w:color="8DB3E2" w:themeColor="text2" w:themeTint="66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1DCD5F27" w14:textId="77777777" w:rsidR="005E4030" w:rsidRDefault="005E4030" w:rsidP="005E4030"/>
        </w:tc>
      </w:tr>
      <w:tr w:rsidR="005E4030" w14:paraId="567240E7" w14:textId="77777777" w:rsidTr="00B17EE4">
        <w:trPr>
          <w:trHeight w:val="90"/>
        </w:trPr>
        <w:tc>
          <w:tcPr>
            <w:tcW w:w="3375" w:type="dxa"/>
            <w:gridSpan w:val="2"/>
            <w:vMerge/>
            <w:tcBorders>
              <w:top w:val="single" w:sz="4" w:space="0" w:color="000000" w:themeColor="text1"/>
              <w:left w:val="single" w:sz="2" w:space="0" w:color="1F497D" w:themeColor="text2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77686A9" w14:textId="77777777" w:rsidR="005E4030" w:rsidRDefault="005E4030" w:rsidP="005E4030"/>
        </w:tc>
        <w:tc>
          <w:tcPr>
            <w:tcW w:w="3192" w:type="dxa"/>
            <w:gridSpan w:val="2"/>
            <w:vMerge/>
            <w:tcBorders>
              <w:top w:val="single" w:sz="2" w:space="0" w:color="8DB3E2" w:themeColor="text2" w:themeTint="66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918BBC4" w14:textId="77777777" w:rsidR="005E4030" w:rsidRDefault="005E4030" w:rsidP="005E4030"/>
        </w:tc>
        <w:tc>
          <w:tcPr>
            <w:tcW w:w="3192" w:type="dxa"/>
            <w:tcBorders>
              <w:top w:val="single" w:sz="2" w:space="0" w:color="8DB3E2" w:themeColor="text2" w:themeTint="66"/>
              <w:bottom w:val="single" w:sz="4" w:space="0" w:color="000000" w:themeColor="text1"/>
              <w:right w:val="single" w:sz="2" w:space="0" w:color="1F497D" w:themeColor="text2"/>
            </w:tcBorders>
            <w:shd w:val="clear" w:color="auto" w:fill="auto"/>
            <w:vAlign w:val="center"/>
          </w:tcPr>
          <w:p w14:paraId="04E814CA" w14:textId="77777777" w:rsidR="005E4030" w:rsidRDefault="005E4030" w:rsidP="005E4030"/>
        </w:tc>
      </w:tr>
      <w:tr w:rsidR="005E4030" w14:paraId="037317B5" w14:textId="77777777" w:rsidTr="00B17EE4">
        <w:trPr>
          <w:trHeight w:val="417"/>
        </w:trPr>
        <w:tc>
          <w:tcPr>
            <w:tcW w:w="9759" w:type="dxa"/>
            <w:gridSpan w:val="5"/>
            <w:tcBorders>
              <w:top w:val="single" w:sz="4" w:space="0" w:color="000000" w:themeColor="text1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shd w:val="clear" w:color="auto" w:fill="1F497D" w:themeFill="text2"/>
            <w:vAlign w:val="center"/>
          </w:tcPr>
          <w:p w14:paraId="7830CE9B" w14:textId="7B6D7D01" w:rsidR="005E4030" w:rsidRPr="00AB775E" w:rsidRDefault="005E4030" w:rsidP="00526235">
            <w:pPr>
              <w:rPr>
                <w:color w:val="FFFFFF" w:themeColor="background1"/>
              </w:rPr>
            </w:pPr>
            <w:r w:rsidRPr="00F85611">
              <w:rPr>
                <w:b/>
                <w:color w:val="FFFFFF" w:themeColor="background1"/>
              </w:rPr>
              <w:t xml:space="preserve">Act </w:t>
            </w:r>
            <w:r>
              <w:rPr>
                <w:b/>
                <w:color w:val="FFFFFF" w:themeColor="background1"/>
              </w:rPr>
              <w:t>III – The Thrilling Conclusion</w:t>
            </w:r>
          </w:p>
        </w:tc>
      </w:tr>
    </w:tbl>
    <w:p w14:paraId="64C6D414" w14:textId="58D7399F" w:rsidR="00045F67" w:rsidRPr="00AB6B3C" w:rsidRDefault="00045F67" w:rsidP="00526235">
      <w:pPr>
        <w:shd w:val="clear" w:color="auto" w:fill="DBE5F1" w:themeFill="accent1" w:themeFillTint="33"/>
        <w:spacing w:after="120"/>
        <w:ind w:left="720" w:hanging="720"/>
        <w:rPr>
          <w:rFonts w:ascii="Gill Sans Nova" w:hAnsi="Gill Sans Nova"/>
          <w:sz w:val="20"/>
          <w:szCs w:val="20"/>
        </w:rPr>
      </w:pPr>
      <w:r w:rsidRPr="00AB6B3C">
        <w:rPr>
          <w:rFonts w:ascii="Gill Sans Nova" w:hAnsi="Gill Sans Nova"/>
          <w:b/>
          <w:bCs/>
          <w:sz w:val="20"/>
          <w:szCs w:val="20"/>
        </w:rPr>
        <w:t>Act I</w:t>
      </w:r>
      <w:r w:rsidR="00AB6B3C">
        <w:rPr>
          <w:rFonts w:ascii="Gill Sans Nova" w:hAnsi="Gill Sans Nova"/>
          <w:b/>
          <w:bCs/>
          <w:sz w:val="20"/>
          <w:szCs w:val="20"/>
        </w:rPr>
        <w:t>:</w:t>
      </w:r>
      <w:r w:rsidR="00AB6B3C">
        <w:rPr>
          <w:rFonts w:ascii="Gill Sans Nova" w:hAnsi="Gill Sans Nova"/>
          <w:b/>
          <w:bCs/>
          <w:sz w:val="20"/>
          <w:szCs w:val="20"/>
        </w:rPr>
        <w:tab/>
      </w:r>
      <w:r w:rsidR="00AB6B3C" w:rsidRPr="00AB6B3C">
        <w:t>B</w:t>
      </w:r>
      <w:r w:rsidRPr="00AB6B3C">
        <w:rPr>
          <w:rFonts w:ascii="Gill Sans Nova" w:hAnsi="Gill Sans Nova"/>
          <w:sz w:val="20"/>
          <w:szCs w:val="20"/>
        </w:rPr>
        <w:t xml:space="preserve">egin your story by setting up the essential elements </w:t>
      </w:r>
      <w:r w:rsidR="00022299">
        <w:rPr>
          <w:rFonts w:ascii="Gill Sans Nova" w:hAnsi="Gill Sans Nova"/>
          <w:sz w:val="20"/>
          <w:szCs w:val="20"/>
        </w:rPr>
        <w:t xml:space="preserve">of every </w:t>
      </w:r>
      <w:r w:rsidRPr="00AB6B3C">
        <w:rPr>
          <w:rFonts w:ascii="Gill Sans Nova" w:hAnsi="Gill Sans Nova"/>
          <w:sz w:val="20"/>
          <w:szCs w:val="20"/>
        </w:rPr>
        <w:t>story</w:t>
      </w:r>
      <w:r w:rsidR="00022299">
        <w:rPr>
          <w:rFonts w:ascii="Gill Sans Nova" w:hAnsi="Gill Sans Nova"/>
          <w:sz w:val="20"/>
          <w:szCs w:val="20"/>
        </w:rPr>
        <w:t xml:space="preserve"> </w:t>
      </w:r>
      <w:r w:rsidR="00022299" w:rsidRPr="00AB6B3C">
        <w:rPr>
          <w:rFonts w:ascii="Tahoma" w:hAnsi="Tahoma" w:cs="Tahoma"/>
          <w:sz w:val="20"/>
          <w:szCs w:val="20"/>
        </w:rPr>
        <w:t>⸺</w:t>
      </w:r>
      <w:r w:rsidR="00022299">
        <w:rPr>
          <w:rFonts w:ascii="Tahoma" w:hAnsi="Tahoma" w:cs="Tahoma"/>
          <w:sz w:val="20"/>
          <w:szCs w:val="20"/>
        </w:rPr>
        <w:t xml:space="preserve"> </w:t>
      </w:r>
      <w:r w:rsidRPr="00AB6B3C">
        <w:rPr>
          <w:rFonts w:ascii="Gill Sans Nova" w:hAnsi="Gill Sans Nova"/>
          <w:sz w:val="20"/>
          <w:szCs w:val="20"/>
        </w:rPr>
        <w:t xml:space="preserve"> the setting, the main character</w:t>
      </w:r>
      <w:r w:rsidR="00022299">
        <w:rPr>
          <w:rFonts w:ascii="Gill Sans Nova" w:hAnsi="Gill Sans Nova"/>
          <w:sz w:val="20"/>
          <w:szCs w:val="20"/>
        </w:rPr>
        <w:t>(s)</w:t>
      </w:r>
      <w:r w:rsidRPr="00AB6B3C">
        <w:rPr>
          <w:rFonts w:ascii="Gill Sans Nova" w:hAnsi="Gill Sans Nova"/>
          <w:sz w:val="20"/>
          <w:szCs w:val="20"/>
        </w:rPr>
        <w:t xml:space="preserve">, an unresolved state of affairs, and the desired outcome. </w:t>
      </w:r>
      <w:r w:rsidR="00AB6B3C">
        <w:rPr>
          <w:rFonts w:ascii="Gill Sans Nova" w:hAnsi="Gill Sans Nova"/>
          <w:sz w:val="20"/>
          <w:szCs w:val="20"/>
        </w:rPr>
        <w:t>This step w</w:t>
      </w:r>
      <w:r w:rsidR="00AB6B3C" w:rsidRPr="00AB6B3C">
        <w:rPr>
          <w:rFonts w:ascii="Gill Sans Nova" w:hAnsi="Gill Sans Nova"/>
          <w:sz w:val="20"/>
          <w:szCs w:val="20"/>
        </w:rPr>
        <w:t>ill make sure that you persuade your audience to focus on your message</w:t>
      </w:r>
      <w:r w:rsidR="00AB6B3C">
        <w:rPr>
          <w:rFonts w:ascii="Gill Sans Nova" w:hAnsi="Gill Sans Nova"/>
          <w:sz w:val="20"/>
          <w:szCs w:val="20"/>
        </w:rPr>
        <w:t>.</w:t>
      </w:r>
    </w:p>
    <w:p w14:paraId="1CA202BF" w14:textId="2147A19C" w:rsidR="00045F67" w:rsidRDefault="00045F67" w:rsidP="00526235">
      <w:pPr>
        <w:shd w:val="clear" w:color="auto" w:fill="DBE5F1" w:themeFill="accent1" w:themeFillTint="33"/>
        <w:ind w:left="720" w:hanging="720"/>
        <w:rPr>
          <w:rFonts w:ascii="Gill Sans Nova" w:hAnsi="Gill Sans Nova"/>
          <w:sz w:val="20"/>
          <w:szCs w:val="20"/>
        </w:rPr>
      </w:pPr>
      <w:r w:rsidRPr="00AB6B3C">
        <w:rPr>
          <w:rFonts w:ascii="Gill Sans Nova" w:hAnsi="Gill Sans Nova"/>
          <w:b/>
          <w:bCs/>
          <w:sz w:val="20"/>
          <w:szCs w:val="20"/>
        </w:rPr>
        <w:t>Act II</w:t>
      </w:r>
      <w:r w:rsidR="00AB6B3C">
        <w:rPr>
          <w:rFonts w:ascii="Gill Sans Nova" w:hAnsi="Gill Sans Nova"/>
          <w:b/>
          <w:bCs/>
          <w:sz w:val="20"/>
          <w:szCs w:val="20"/>
        </w:rPr>
        <w:t>:</w:t>
      </w:r>
      <w:r w:rsidRPr="00AB6B3C">
        <w:rPr>
          <w:rFonts w:ascii="Gill Sans Nova" w:hAnsi="Gill Sans Nova"/>
          <w:sz w:val="20"/>
          <w:szCs w:val="20"/>
        </w:rPr>
        <w:t xml:space="preserve"> </w:t>
      </w:r>
      <w:r w:rsidR="00AB6B3C">
        <w:rPr>
          <w:rFonts w:ascii="Gill Sans Nova" w:hAnsi="Gill Sans Nova"/>
          <w:sz w:val="20"/>
          <w:szCs w:val="20"/>
        </w:rPr>
        <w:tab/>
        <w:t>D</w:t>
      </w:r>
      <w:r w:rsidRPr="00AB6B3C">
        <w:rPr>
          <w:rFonts w:ascii="Gill Sans Nova" w:hAnsi="Gill Sans Nova"/>
          <w:sz w:val="20"/>
          <w:szCs w:val="20"/>
        </w:rPr>
        <w:t xml:space="preserve">rive the story forward by picking up on the unresolved state of affairs in Act I and developing it through the actions and reactions of the main character in response to changing conditions. </w:t>
      </w:r>
      <w:r w:rsidR="00AB6B3C">
        <w:rPr>
          <w:rFonts w:ascii="Gill Sans Nova" w:hAnsi="Gill Sans Nova"/>
          <w:sz w:val="20"/>
          <w:szCs w:val="20"/>
        </w:rPr>
        <w:t xml:space="preserve">Make sure that you </w:t>
      </w:r>
      <w:r w:rsidR="00AB6B3C" w:rsidRPr="00AB6B3C">
        <w:rPr>
          <w:rFonts w:ascii="Gill Sans Nova" w:hAnsi="Gill Sans Nova"/>
          <w:sz w:val="20"/>
          <w:szCs w:val="20"/>
        </w:rPr>
        <w:t xml:space="preserve">provide the logical reasoning </w:t>
      </w:r>
      <w:r w:rsidR="00AB6B3C">
        <w:rPr>
          <w:rFonts w:ascii="Gill Sans Nova" w:hAnsi="Gill Sans Nova"/>
          <w:sz w:val="20"/>
          <w:szCs w:val="20"/>
        </w:rPr>
        <w:t xml:space="preserve">the audience </w:t>
      </w:r>
      <w:r w:rsidR="00AB6B3C" w:rsidRPr="00AB6B3C">
        <w:rPr>
          <w:rFonts w:ascii="Gill Sans Nova" w:hAnsi="Gill Sans Nova"/>
          <w:sz w:val="20"/>
          <w:szCs w:val="20"/>
        </w:rPr>
        <w:t>need</w:t>
      </w:r>
      <w:r w:rsidR="00AB6B3C">
        <w:rPr>
          <w:rFonts w:ascii="Gill Sans Nova" w:hAnsi="Gill Sans Nova"/>
          <w:sz w:val="20"/>
          <w:szCs w:val="20"/>
        </w:rPr>
        <w:t>s</w:t>
      </w:r>
      <w:r w:rsidR="00AB6B3C" w:rsidRPr="00AB6B3C">
        <w:rPr>
          <w:rFonts w:ascii="Gill Sans Nova" w:hAnsi="Gill Sans Nova"/>
          <w:sz w:val="20"/>
          <w:szCs w:val="20"/>
        </w:rPr>
        <w:t xml:space="preserve"> to make a decision</w:t>
      </w:r>
      <w:r w:rsidR="00AB6B3C">
        <w:rPr>
          <w:rFonts w:ascii="Gill Sans Nova" w:hAnsi="Gill Sans Nova"/>
          <w:sz w:val="20"/>
          <w:szCs w:val="20"/>
        </w:rPr>
        <w:t>.</w:t>
      </w:r>
    </w:p>
    <w:p w14:paraId="1D9D3893" w14:textId="0F39F5A8" w:rsidR="00022299" w:rsidRDefault="00045F67" w:rsidP="00526235">
      <w:pPr>
        <w:shd w:val="clear" w:color="auto" w:fill="DBE5F1" w:themeFill="accent1" w:themeFillTint="33"/>
        <w:spacing w:after="0"/>
        <w:ind w:left="720" w:hanging="720"/>
        <w:rPr>
          <w:rFonts w:ascii="Gill Sans Nova" w:hAnsi="Gill Sans Nova"/>
          <w:sz w:val="20"/>
          <w:szCs w:val="20"/>
        </w:rPr>
      </w:pPr>
      <w:r w:rsidRPr="00AB6B3C">
        <w:rPr>
          <w:rFonts w:ascii="Gill Sans Nova" w:hAnsi="Gill Sans Nova"/>
          <w:b/>
          <w:bCs/>
          <w:sz w:val="20"/>
          <w:szCs w:val="20"/>
        </w:rPr>
        <w:t>Act III</w:t>
      </w:r>
      <w:r w:rsidR="00AB6B3C">
        <w:rPr>
          <w:rFonts w:ascii="Gill Sans Nova" w:hAnsi="Gill Sans Nova"/>
          <w:b/>
          <w:bCs/>
          <w:sz w:val="20"/>
          <w:szCs w:val="20"/>
        </w:rPr>
        <w:t>:</w:t>
      </w:r>
      <w:r w:rsidRPr="00AB6B3C">
        <w:rPr>
          <w:rFonts w:ascii="Gill Sans Nova" w:hAnsi="Gill Sans Nova"/>
          <w:sz w:val="20"/>
          <w:szCs w:val="20"/>
        </w:rPr>
        <w:t xml:space="preserve"> </w:t>
      </w:r>
      <w:r w:rsidR="00AB6B3C">
        <w:rPr>
          <w:rFonts w:ascii="Gill Sans Nova" w:hAnsi="Gill Sans Nova"/>
          <w:sz w:val="20"/>
          <w:szCs w:val="20"/>
        </w:rPr>
        <w:tab/>
        <w:t>E</w:t>
      </w:r>
      <w:r w:rsidRPr="00AB6B3C">
        <w:rPr>
          <w:rFonts w:ascii="Gill Sans Nova" w:hAnsi="Gill Sans Nova"/>
          <w:sz w:val="20"/>
          <w:szCs w:val="20"/>
        </w:rPr>
        <w:t xml:space="preserve">nd the story by framing a climax </w:t>
      </w:r>
      <w:r w:rsidRPr="00AB6B3C">
        <w:rPr>
          <w:rFonts w:ascii="Tahoma" w:hAnsi="Tahoma" w:cs="Tahoma"/>
          <w:sz w:val="20"/>
          <w:szCs w:val="20"/>
        </w:rPr>
        <w:t>⸺</w:t>
      </w:r>
      <w:r w:rsidRPr="00AB6B3C">
        <w:rPr>
          <w:rFonts w:ascii="Gill Sans Nova" w:hAnsi="Gill Sans Nova"/>
          <w:sz w:val="20"/>
          <w:szCs w:val="20"/>
        </w:rPr>
        <w:t xml:space="preserve"> a decision that the main </w:t>
      </w:r>
      <w:bookmarkStart w:id="2" w:name="_GoBack"/>
      <w:bookmarkEnd w:id="2"/>
      <w:r w:rsidRPr="00AB6B3C">
        <w:rPr>
          <w:rFonts w:ascii="Gill Sans Nova" w:hAnsi="Gill Sans Nova"/>
          <w:sz w:val="20"/>
          <w:szCs w:val="20"/>
        </w:rPr>
        <w:t>character must face to resolve the situation, revealing something about his or her character. This time-tested structure keeps your audience interested in your presentation and eager to find out what happens next.</w:t>
      </w:r>
    </w:p>
    <w:p w14:paraId="3D91F417" w14:textId="76B3156D" w:rsidR="00720B7B" w:rsidRDefault="00720B7B" w:rsidP="00720B7B"/>
    <w:p w14:paraId="4F49DF32" w14:textId="77777777" w:rsidR="00720B7B" w:rsidRPr="00AB6B3C" w:rsidRDefault="00720B7B" w:rsidP="00720B7B"/>
    <w:sectPr w:rsidR="00720B7B" w:rsidRPr="00AB6B3C" w:rsidSect="00720B7B">
      <w:headerReference w:type="default" r:id="rId13"/>
      <w:pgSz w:w="11906" w:h="16838" w:code="9"/>
      <w:pgMar w:top="284" w:right="707" w:bottom="567" w:left="1418" w:header="284" w:footer="2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2CAAA" w14:textId="77777777" w:rsidR="0004186F" w:rsidRDefault="0004186F" w:rsidP="00D95C5A">
      <w:pPr>
        <w:spacing w:after="0" w:line="240" w:lineRule="auto"/>
      </w:pPr>
      <w:r>
        <w:separator/>
      </w:r>
    </w:p>
  </w:endnote>
  <w:endnote w:type="continuationSeparator" w:id="0">
    <w:p w14:paraId="3FC9538A" w14:textId="77777777" w:rsidR="0004186F" w:rsidRDefault="0004186F" w:rsidP="00D95C5A">
      <w:pPr>
        <w:spacing w:after="0" w:line="240" w:lineRule="auto"/>
      </w:pPr>
      <w:r>
        <w:continuationSeparator/>
      </w:r>
    </w:p>
  </w:endnote>
  <w:endnote w:type="continuationNotice" w:id="1">
    <w:p w14:paraId="15BA8D02" w14:textId="77777777" w:rsidR="0004186F" w:rsidRDefault="000418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Nova">
    <w:charset w:val="00"/>
    <w:family w:val="swiss"/>
    <w:pitch w:val="variable"/>
    <w:sig w:usb0="8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2A047" w14:textId="77777777" w:rsidR="0004186F" w:rsidRDefault="0004186F" w:rsidP="00D95C5A">
      <w:pPr>
        <w:spacing w:after="0" w:line="240" w:lineRule="auto"/>
      </w:pPr>
      <w:r>
        <w:separator/>
      </w:r>
    </w:p>
  </w:footnote>
  <w:footnote w:type="continuationSeparator" w:id="0">
    <w:p w14:paraId="21EB67FE" w14:textId="77777777" w:rsidR="0004186F" w:rsidRDefault="0004186F" w:rsidP="00D95C5A">
      <w:pPr>
        <w:spacing w:after="0" w:line="240" w:lineRule="auto"/>
      </w:pPr>
      <w:r>
        <w:continuationSeparator/>
      </w:r>
    </w:p>
  </w:footnote>
  <w:footnote w:type="continuationNotice" w:id="1">
    <w:p w14:paraId="4D7C35A0" w14:textId="77777777" w:rsidR="0004186F" w:rsidRDefault="000418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8FA4" w14:textId="794EB463" w:rsidR="00022299" w:rsidRDefault="00720B7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6B3B71" wp14:editId="407F8236">
              <wp:simplePos x="0" y="0"/>
              <wp:positionH relativeFrom="margin">
                <wp:align>left</wp:align>
              </wp:positionH>
              <wp:positionV relativeFrom="paragraph">
                <wp:posOffset>201797</wp:posOffset>
              </wp:positionV>
              <wp:extent cx="6223010" cy="9908275"/>
              <wp:effectExtent l="0" t="0" r="25400" b="1714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23010" cy="990827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6350"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94453C8" id="Rectangle 2" o:spid="_x0000_s1026" style="position:absolute;margin-left:0;margin-top:15.9pt;width:490pt;height:780.2pt;z-index:25166028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" fillcolor="white [3212]" strokecolor="#243f60 [1604]" strokeweight=".5pt">
              <w10:wrap anchorx="margin"/>
            </v:rect>
          </w:pict>
        </mc:Fallback>
      </mc:AlternateContent>
    </w:r>
    <w:r w:rsidR="00022299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DF75A9" wp14:editId="00508B6A">
              <wp:simplePos x="0" y="0"/>
              <wp:positionH relativeFrom="column">
                <wp:posOffset>-739496</wp:posOffset>
              </wp:positionH>
              <wp:positionV relativeFrom="paragraph">
                <wp:posOffset>457200</wp:posOffset>
              </wp:positionV>
              <wp:extent cx="716890" cy="7274257"/>
              <wp:effectExtent l="0" t="0" r="7620" b="31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6890" cy="7274257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C9D95B2" w14:textId="13887F49" w:rsidR="00022299" w:rsidRPr="00022299" w:rsidRDefault="00022299" w:rsidP="00022299">
                          <w:pPr>
                            <w:spacing w:after="100" w:afterAutospacing="1"/>
                            <w:jc w:val="center"/>
                            <w:rPr>
                              <w:color w:val="FFFFFF" w:themeColor="background1"/>
                              <w:sz w:val="76"/>
                              <w:szCs w:val="76"/>
                              <w:lang w:val="en-AU"/>
                              <w14:textOutline w14:w="9525" w14:cap="rnd" w14:cmpd="sng" w14:algn="ctr">
                                <w14:solidFill>
                                  <w14:schemeClr w14:val="bg1">
                                    <w14:lumMod w14:val="50000"/>
                                  </w14:schemeClr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022299">
                            <w:rPr>
                              <w:color w:val="FFFFFF" w:themeColor="background1"/>
                              <w:sz w:val="76"/>
                              <w:szCs w:val="76"/>
                              <w:lang w:val="en-AU"/>
                              <w14:textOutline w14:w="9525" w14:cap="rnd" w14:cmpd="sng" w14:algn="ctr">
                                <w14:solidFill>
                                  <w14:schemeClr w14:val="bg1">
                                    <w14:lumMod w14:val="50000"/>
                                  </w14:schemeClr>
                                </w14:solidFill>
                                <w14:prstDash w14:val="solid"/>
                                <w14:bevel/>
                              </w14:textOutline>
                            </w:rPr>
                            <w:t>STORYBOARDING TEMPLATE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DF75A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58.25pt;margin-top:36pt;width:56.45pt;height:57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" fillcolor="white [3201]" stroked="f" strokeweight=".5pt">
              <v:textbox style="layout-flow:vertical;mso-layout-flow-alt:bottom-to-top">
                <w:txbxContent>
                  <w:p w14:paraId="1C9D95B2" w14:textId="13887F49" w:rsidR="00022299" w:rsidRPr="00022299" w:rsidRDefault="00022299" w:rsidP="00022299">
                    <w:pPr>
                      <w:spacing w:after="100" w:afterAutospacing="1"/>
                      <w:jc w:val="center"/>
                      <w:rPr>
                        <w:color w:val="FFFFFF" w:themeColor="background1"/>
                        <w:sz w:val="76"/>
                        <w:szCs w:val="76"/>
                        <w:lang w:val="en-AU"/>
                        <w14:textOutline w14:w="9525" w14:cap="rnd" w14:cmpd="sng" w14:algn="ctr">
                          <w14:solidFill>
                            <w14:schemeClr w14:val="bg1">
                              <w14:lumMod w14:val="50000"/>
                            </w14:schemeClr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022299">
                      <w:rPr>
                        <w:color w:val="FFFFFF" w:themeColor="background1"/>
                        <w:sz w:val="76"/>
                        <w:szCs w:val="76"/>
                        <w:lang w:val="en-AU"/>
                        <w14:textOutline w14:w="9525" w14:cap="rnd" w14:cmpd="sng" w14:algn="ctr">
                          <w14:solidFill>
                            <w14:schemeClr w14:val="bg1">
                              <w14:lumMod w14:val="50000"/>
                            </w14:schemeClr>
                          </w14:solidFill>
                          <w14:prstDash w14:val="solid"/>
                          <w14:bevel/>
                        </w14:textOutline>
                      </w:rPr>
                      <w:t>STORYBOARDING TEMPLATE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90764D"/>
    <w:multiLevelType w:val="hybridMultilevel"/>
    <w:tmpl w:val="9E26A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E89"/>
    <w:rsid w:val="00016A84"/>
    <w:rsid w:val="00022299"/>
    <w:rsid w:val="00030604"/>
    <w:rsid w:val="0004186F"/>
    <w:rsid w:val="00045F67"/>
    <w:rsid w:val="000559E8"/>
    <w:rsid w:val="000615A4"/>
    <w:rsid w:val="000625A0"/>
    <w:rsid w:val="00066243"/>
    <w:rsid w:val="000769F0"/>
    <w:rsid w:val="000A10D2"/>
    <w:rsid w:val="000A4229"/>
    <w:rsid w:val="000C3FB9"/>
    <w:rsid w:val="000C63CA"/>
    <w:rsid w:val="000F3D5A"/>
    <w:rsid w:val="000F4A92"/>
    <w:rsid w:val="000F65CF"/>
    <w:rsid w:val="001000F2"/>
    <w:rsid w:val="00112D4E"/>
    <w:rsid w:val="00112DE2"/>
    <w:rsid w:val="0013720D"/>
    <w:rsid w:val="001807A4"/>
    <w:rsid w:val="001938F7"/>
    <w:rsid w:val="00193BC9"/>
    <w:rsid w:val="001A5884"/>
    <w:rsid w:val="001F0CF6"/>
    <w:rsid w:val="00230BA3"/>
    <w:rsid w:val="00235215"/>
    <w:rsid w:val="002663CE"/>
    <w:rsid w:val="00272E6E"/>
    <w:rsid w:val="00280DA9"/>
    <w:rsid w:val="00282E48"/>
    <w:rsid w:val="0028779D"/>
    <w:rsid w:val="002B2B47"/>
    <w:rsid w:val="003330F6"/>
    <w:rsid w:val="003338B8"/>
    <w:rsid w:val="00334762"/>
    <w:rsid w:val="00336950"/>
    <w:rsid w:val="00350655"/>
    <w:rsid w:val="003540D3"/>
    <w:rsid w:val="003A584E"/>
    <w:rsid w:val="003D0ED0"/>
    <w:rsid w:val="003D756D"/>
    <w:rsid w:val="00410296"/>
    <w:rsid w:val="004429A7"/>
    <w:rsid w:val="00473A69"/>
    <w:rsid w:val="00494280"/>
    <w:rsid w:val="004D1F80"/>
    <w:rsid w:val="004D3E2E"/>
    <w:rsid w:val="00511158"/>
    <w:rsid w:val="0051185E"/>
    <w:rsid w:val="005165E5"/>
    <w:rsid w:val="00517242"/>
    <w:rsid w:val="0052158D"/>
    <w:rsid w:val="005242A4"/>
    <w:rsid w:val="00526235"/>
    <w:rsid w:val="00526EE9"/>
    <w:rsid w:val="005362F2"/>
    <w:rsid w:val="00543D7C"/>
    <w:rsid w:val="00543F7A"/>
    <w:rsid w:val="005536C9"/>
    <w:rsid w:val="00580468"/>
    <w:rsid w:val="00587277"/>
    <w:rsid w:val="00590794"/>
    <w:rsid w:val="00594A93"/>
    <w:rsid w:val="005D1C7D"/>
    <w:rsid w:val="005E3E8F"/>
    <w:rsid w:val="005E4030"/>
    <w:rsid w:val="0060136A"/>
    <w:rsid w:val="0060593A"/>
    <w:rsid w:val="006072D0"/>
    <w:rsid w:val="00612500"/>
    <w:rsid w:val="00612948"/>
    <w:rsid w:val="00616C32"/>
    <w:rsid w:val="0062625C"/>
    <w:rsid w:val="00673807"/>
    <w:rsid w:val="006C52EC"/>
    <w:rsid w:val="006E2D2F"/>
    <w:rsid w:val="006F3D31"/>
    <w:rsid w:val="00720B7B"/>
    <w:rsid w:val="007242ED"/>
    <w:rsid w:val="0072447C"/>
    <w:rsid w:val="0073280F"/>
    <w:rsid w:val="00734A64"/>
    <w:rsid w:val="00746252"/>
    <w:rsid w:val="0074681F"/>
    <w:rsid w:val="0076547E"/>
    <w:rsid w:val="0078138E"/>
    <w:rsid w:val="007817B7"/>
    <w:rsid w:val="00791981"/>
    <w:rsid w:val="007B34C1"/>
    <w:rsid w:val="007C139D"/>
    <w:rsid w:val="007D529C"/>
    <w:rsid w:val="007D6928"/>
    <w:rsid w:val="007D7D1D"/>
    <w:rsid w:val="007E122D"/>
    <w:rsid w:val="007F072A"/>
    <w:rsid w:val="007F35B5"/>
    <w:rsid w:val="00802313"/>
    <w:rsid w:val="00822572"/>
    <w:rsid w:val="00824449"/>
    <w:rsid w:val="00876406"/>
    <w:rsid w:val="00882DF5"/>
    <w:rsid w:val="008A313C"/>
    <w:rsid w:val="008A62C7"/>
    <w:rsid w:val="008D49A7"/>
    <w:rsid w:val="008E2A5A"/>
    <w:rsid w:val="008E5773"/>
    <w:rsid w:val="008E6002"/>
    <w:rsid w:val="00906C7D"/>
    <w:rsid w:val="00917396"/>
    <w:rsid w:val="0093132E"/>
    <w:rsid w:val="009317C0"/>
    <w:rsid w:val="009418A5"/>
    <w:rsid w:val="00947912"/>
    <w:rsid w:val="00950950"/>
    <w:rsid w:val="009A464D"/>
    <w:rsid w:val="009A716C"/>
    <w:rsid w:val="009B2568"/>
    <w:rsid w:val="009C1E04"/>
    <w:rsid w:val="009E6AA1"/>
    <w:rsid w:val="00A06F8E"/>
    <w:rsid w:val="00A26BA4"/>
    <w:rsid w:val="00A54EEC"/>
    <w:rsid w:val="00AB3316"/>
    <w:rsid w:val="00AB6B3C"/>
    <w:rsid w:val="00AB775E"/>
    <w:rsid w:val="00AD6EF3"/>
    <w:rsid w:val="00B17EE4"/>
    <w:rsid w:val="00B2087F"/>
    <w:rsid w:val="00B21202"/>
    <w:rsid w:val="00B3643C"/>
    <w:rsid w:val="00B50760"/>
    <w:rsid w:val="00B84EF5"/>
    <w:rsid w:val="00BE39F9"/>
    <w:rsid w:val="00BF0593"/>
    <w:rsid w:val="00C22EB5"/>
    <w:rsid w:val="00C417BF"/>
    <w:rsid w:val="00C5250B"/>
    <w:rsid w:val="00C83202"/>
    <w:rsid w:val="00C93642"/>
    <w:rsid w:val="00CC7F60"/>
    <w:rsid w:val="00CD1219"/>
    <w:rsid w:val="00CD4340"/>
    <w:rsid w:val="00CD4369"/>
    <w:rsid w:val="00CD4C6C"/>
    <w:rsid w:val="00CF0E89"/>
    <w:rsid w:val="00D04D71"/>
    <w:rsid w:val="00D23E2A"/>
    <w:rsid w:val="00D2679D"/>
    <w:rsid w:val="00D32C1B"/>
    <w:rsid w:val="00D67153"/>
    <w:rsid w:val="00D92430"/>
    <w:rsid w:val="00D95C5A"/>
    <w:rsid w:val="00DD0950"/>
    <w:rsid w:val="00DE04B9"/>
    <w:rsid w:val="00DF2A94"/>
    <w:rsid w:val="00E0448A"/>
    <w:rsid w:val="00E95C25"/>
    <w:rsid w:val="00E96EA8"/>
    <w:rsid w:val="00EB0EF5"/>
    <w:rsid w:val="00EC32C6"/>
    <w:rsid w:val="00EF1CC1"/>
    <w:rsid w:val="00EF6C0F"/>
    <w:rsid w:val="00F24A1A"/>
    <w:rsid w:val="00F25660"/>
    <w:rsid w:val="00F70054"/>
    <w:rsid w:val="00F703F4"/>
    <w:rsid w:val="00F85611"/>
    <w:rsid w:val="00FB31E4"/>
    <w:rsid w:val="00FB6865"/>
    <w:rsid w:val="00FD1AEC"/>
    <w:rsid w:val="00FD4186"/>
    <w:rsid w:val="00FD585B"/>
    <w:rsid w:val="00FE3F30"/>
    <w:rsid w:val="00FE46C8"/>
    <w:rsid w:val="00FF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A08963"/>
  <w15:docId w15:val="{EF6FC5EF-1EDF-4379-B5DF-9BAEB25F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17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D09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5C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C5A"/>
  </w:style>
  <w:style w:type="paragraph" w:styleId="Footer">
    <w:name w:val="footer"/>
    <w:basedOn w:val="Normal"/>
    <w:link w:val="FooterChar"/>
    <w:uiPriority w:val="99"/>
    <w:unhideWhenUsed/>
    <w:rsid w:val="00D95C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C5A"/>
  </w:style>
  <w:style w:type="character" w:styleId="Hyperlink">
    <w:name w:val="Hyperlink"/>
    <w:basedOn w:val="DefaultParagraphFont"/>
    <w:uiPriority w:val="99"/>
    <w:unhideWhenUsed/>
    <w:rsid w:val="00D95C5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5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C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liff\AppData\Local\Temp\Temp1_BBP%20Toolkit%20for%20Wells%20Fargo.zip\BBP%20Toolkit%20for%20Wells%20Fargo\BBP%20Story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5AC7E-1FCC-41B0-98A3-2FFCF574A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BBP Story Template</Template>
  <TotalTime>43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CTSA</dc:creator>
  <cp:lastModifiedBy>Yolande Eriksen</cp:lastModifiedBy>
  <cp:revision>8</cp:revision>
  <cp:lastPrinted>2019-07-09T04:52:00Z</cp:lastPrinted>
  <dcterms:created xsi:type="dcterms:W3CDTF">2017-11-04T18:14:00Z</dcterms:created>
  <dcterms:modified xsi:type="dcterms:W3CDTF">2019-07-09T04:52:00Z</dcterms:modified>
</cp:coreProperties>
</file>